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VILLERS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fl.1445)</w:t>
      </w:r>
    </w:p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Brooksby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to an indenture of Bartholomew </w:t>
      </w:r>
      <w:proofErr w:type="spellStart"/>
      <w:r>
        <w:rPr>
          <w:rFonts w:ascii="Times New Roman" w:hAnsi="Times New Roman" w:cs="Times New Roman"/>
          <w:sz w:val="24"/>
          <w:szCs w:val="24"/>
        </w:rPr>
        <w:t>Brokesby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(Acheson p.85)</w:t>
      </w:r>
    </w:p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10A7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10A7" w:rsidRPr="00EB467E" w:rsidRDefault="001B10A7" w:rsidP="001B10A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9 November 2015</w:t>
      </w:r>
    </w:p>
    <w:p w:rsidR="00DD5B8A" w:rsidRPr="001B10A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1B10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0A7" w:rsidRDefault="001B10A7" w:rsidP="00564E3C">
      <w:pPr>
        <w:spacing w:after="0" w:line="240" w:lineRule="auto"/>
      </w:pPr>
      <w:r>
        <w:separator/>
      </w:r>
    </w:p>
  </w:endnote>
  <w:endnote w:type="continuationSeparator" w:id="0">
    <w:p w:rsidR="001B10A7" w:rsidRDefault="001B10A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B10A7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0A7" w:rsidRDefault="001B10A7" w:rsidP="00564E3C">
      <w:pPr>
        <w:spacing w:after="0" w:line="240" w:lineRule="auto"/>
      </w:pPr>
      <w:r>
        <w:separator/>
      </w:r>
    </w:p>
  </w:footnote>
  <w:footnote w:type="continuationSeparator" w:id="0">
    <w:p w:rsidR="001B10A7" w:rsidRDefault="001B10A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0A7"/>
    <w:rsid w:val="001B10A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1F5F1"/>
  <w15:chartTrackingRefBased/>
  <w15:docId w15:val="{D04D3360-A645-4EC4-983E-36F97547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2015-11-09T16:08:00Z</dcterms:created>
  <dcterms:modified xsi:type="dcterms:W3CDTF">2015-11-09T16:09:00Z</dcterms:modified>
</cp:coreProperties>
</file>